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Wrexham</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Wrexham</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Wrexham</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Wrexham</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Wrexham</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Wrexham are estimated to have a score of 1-2 on the PGSI (low-risk gambling), whilst </w:t>
      </w:r>
      <w:r w:rsidRPr="00773DF7">
        <w:rPr>
          <w:rFonts w:ascii="Libre Franklin Light" w:hAnsi="Libre Franklin Light" w:cs="Calibri Light"/>
          <w:b/>
          <w:bCs/>
          <w:color w:val="C45911" w:themeColor="accent2" w:themeShade="BF"/>
        </w:rPr>
        <w:t xml:space="preserve">4.0%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36.4% </w:t>
      </w:r>
      <w:r w:rsidRPr="004747BF">
        <w:rPr>
          <w:rFonts w:ascii="Libre Franklin Light" w:eastAsia="Times New Roman" w:hAnsi="Libre Franklin Light" w:cs="Calibri Light"/>
        </w:rPr>
        <w:t xml:space="preserve">of those respondents classified as PGSI 8+ in Wrexham</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Wrexham is estimated to be </w:t>
      </w:r>
      <w:r w:rsidRPr="00773DF7">
        <w:rPr>
          <w:rFonts w:ascii="Libre Franklin Light" w:eastAsia="Times New Roman" w:hAnsi="Libre Franklin Light" w:cs="Calibri Light"/>
          <w:b/>
          <w:bCs/>
          <w:color w:val="C45911" w:themeColor="accent2" w:themeShade="BF"/>
        </w:rPr>
        <w:t xml:space="preserve">£2,075,682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Wrexham</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Wrexham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Wrexham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Wrexham</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rexham.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Wrexham</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rexham.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Wrexham</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21.6%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Wrexham</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36.4%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rexham.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Wrexham</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Wrexham</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Wrexham</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47.6%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Wrexham</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Wrexham</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Wrexham</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£2,075,682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Wrexham</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£33,809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£699,199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£50,088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£14,087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£25,827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£1,252,672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£2,075,682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Wales</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7.5%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3.1%</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3.6%</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Wales</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9.2%,</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Wales</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2.4%</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Wrexham</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Wales</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Wrexham</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Wrexham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Wrexham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807E8">
              <w:rPr>
                <w:rFonts w:ascii="Libre Franklin Light" w:hAnsi="Libre Franklin Light" w:cs="Calibri Light"/>
              </w:rPr>
              <w:t xml:space="preserve">20.4%)</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5.9%</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Wrexham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2.1%</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Wrexham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56.2%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2.1%</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56.0%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Wrexham</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Wales</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20.4%)</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Wrexham</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21.1%</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Wrexham</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5.9%</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Wrexham</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2.1%</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Wrexham</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56.2%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56.0%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Wrexham</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E38CA2F-7CA5-4B3C-BEDB-3253F0E4DDB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